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521C8" w14:textId="77777777" w:rsidR="0064264E" w:rsidRDefault="0064264E" w:rsidP="006426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MARTIN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fl.1433-54)</w:t>
      </w:r>
    </w:p>
    <w:p w14:paraId="2CBDB067" w14:textId="77777777" w:rsidR="0064264E" w:rsidRDefault="0064264E" w:rsidP="006426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St.Peter</w:t>
      </w:r>
      <w:proofErr w:type="spellEnd"/>
      <w:proofErr w:type="gramEnd"/>
      <w:r>
        <w:rPr>
          <w:rFonts w:cs="Times New Roman"/>
          <w:szCs w:val="24"/>
        </w:rPr>
        <w:t xml:space="preserve"> and </w:t>
      </w:r>
      <w:proofErr w:type="spellStart"/>
      <w:r>
        <w:rPr>
          <w:rFonts w:cs="Times New Roman"/>
          <w:szCs w:val="24"/>
        </w:rPr>
        <w:t>St.Paul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Halvergate</w:t>
      </w:r>
      <w:proofErr w:type="spellEnd"/>
      <w:r>
        <w:rPr>
          <w:rFonts w:cs="Times New Roman"/>
          <w:szCs w:val="24"/>
        </w:rPr>
        <w:t>, Norfolk.</w:t>
      </w:r>
    </w:p>
    <w:p w14:paraId="0425227C" w14:textId="77777777" w:rsidR="0064264E" w:rsidRDefault="0064264E" w:rsidP="0064264E">
      <w:pPr>
        <w:pStyle w:val="NoSpacing"/>
        <w:rPr>
          <w:rFonts w:cs="Times New Roman"/>
          <w:szCs w:val="24"/>
        </w:rPr>
      </w:pPr>
    </w:p>
    <w:p w14:paraId="1FA891F7" w14:textId="77777777" w:rsidR="0064264E" w:rsidRDefault="0064264E" w:rsidP="0064264E">
      <w:pPr>
        <w:pStyle w:val="NoSpacing"/>
        <w:rPr>
          <w:rFonts w:cs="Times New Roman"/>
          <w:szCs w:val="24"/>
        </w:rPr>
      </w:pPr>
    </w:p>
    <w:p w14:paraId="20F47CEF" w14:textId="77777777" w:rsidR="0064264E" w:rsidRDefault="0064264E" w:rsidP="006426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>He became Vicar.</w:t>
      </w:r>
    </w:p>
    <w:p w14:paraId="5E69AC3F" w14:textId="77777777" w:rsidR="0064264E" w:rsidRDefault="0064264E" w:rsidP="0064264E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1701DB69" w14:textId="77777777" w:rsidR="0064264E" w:rsidRDefault="0064264E" w:rsidP="0064264E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104-6,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3D4AFB8C" w14:textId="77777777" w:rsidR="0064264E" w:rsidRDefault="0064264E" w:rsidP="0064264E">
      <w:pPr>
        <w:pStyle w:val="NoSpacing"/>
        <w:rPr>
          <w:rFonts w:cs="Times New Roman"/>
          <w:szCs w:val="24"/>
        </w:rPr>
      </w:pPr>
    </w:p>
    <w:p w14:paraId="00A110BD" w14:textId="77777777" w:rsidR="0064264E" w:rsidRDefault="0064264E" w:rsidP="0064264E">
      <w:pPr>
        <w:pStyle w:val="NoSpacing"/>
        <w:rPr>
          <w:rFonts w:cs="Times New Roman"/>
          <w:szCs w:val="24"/>
        </w:rPr>
      </w:pPr>
    </w:p>
    <w:p w14:paraId="3E0BE532" w14:textId="77777777" w:rsidR="0064264E" w:rsidRDefault="0064264E" w:rsidP="006426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February 2024</w:t>
      </w:r>
    </w:p>
    <w:p w14:paraId="4FDFE75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91F28" w14:textId="77777777" w:rsidR="0064264E" w:rsidRDefault="0064264E" w:rsidP="009139A6">
      <w:r>
        <w:separator/>
      </w:r>
    </w:p>
  </w:endnote>
  <w:endnote w:type="continuationSeparator" w:id="0">
    <w:p w14:paraId="6C675887" w14:textId="77777777" w:rsidR="0064264E" w:rsidRDefault="006426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AE5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7A6D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273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FD9F0" w14:textId="77777777" w:rsidR="0064264E" w:rsidRDefault="0064264E" w:rsidP="009139A6">
      <w:r>
        <w:separator/>
      </w:r>
    </w:p>
  </w:footnote>
  <w:footnote w:type="continuationSeparator" w:id="0">
    <w:p w14:paraId="373A0F3F" w14:textId="77777777" w:rsidR="0064264E" w:rsidRDefault="006426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943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E2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DB8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64E"/>
    <w:rsid w:val="000666E0"/>
    <w:rsid w:val="002510B7"/>
    <w:rsid w:val="005C130B"/>
    <w:rsid w:val="0064264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C8E8D"/>
  <w15:chartTrackingRefBased/>
  <w15:docId w15:val="{035DCEFF-76FA-4E8F-B082-93C871652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2024-02-07T21:36:00Z</dcterms:created>
  <dcterms:modified xsi:type="dcterms:W3CDTF">2024-02-07T21:37:00Z</dcterms:modified>
</cp:coreProperties>
</file>